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334" w:rsidRDefault="00497334" w:rsidP="004973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Boniface BLONDELL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fl.1466)</w:t>
      </w:r>
    </w:p>
    <w:p w:rsidR="00497334" w:rsidRDefault="00497334" w:rsidP="00497334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>of the diocese of York. Scholar.</w:t>
      </w:r>
    </w:p>
    <w:bookmarkEnd w:id="0"/>
    <w:p w:rsidR="00497334" w:rsidRDefault="00497334" w:rsidP="004973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97334" w:rsidRDefault="00497334" w:rsidP="004973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97334" w:rsidRDefault="00497334" w:rsidP="004973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Nov.1466</w:t>
      </w:r>
      <w:r>
        <w:rPr>
          <w:rFonts w:ascii="Times New Roman" w:hAnsi="Times New Roman" w:cs="Times New Roman"/>
          <w:sz w:val="24"/>
          <w:szCs w:val="24"/>
        </w:rPr>
        <w:tab/>
        <w:t>Having been born of a priest and an unmarried woman, he sought</w:t>
      </w:r>
    </w:p>
    <w:p w:rsidR="00497334" w:rsidRDefault="00497334" w:rsidP="004973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 dispensation so that he might be promoted to all holy orders and obtain a </w:t>
      </w:r>
    </w:p>
    <w:p w:rsidR="00497334" w:rsidRDefault="00497334" w:rsidP="004973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benefice with cure. Approved.</w:t>
      </w:r>
    </w:p>
    <w:p w:rsidR="00497334" w:rsidRPr="00162636" w:rsidRDefault="00497334" w:rsidP="00497334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(“Supplications from England and Wales in the Registers of the Apostolic Penitentiary, 1410-1503”, volume II 1464-1492 pp.56-7)</w:t>
      </w:r>
    </w:p>
    <w:p w:rsidR="00497334" w:rsidRDefault="00497334" w:rsidP="004973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97334" w:rsidRDefault="00497334" w:rsidP="004973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97334" w:rsidRDefault="00497334" w:rsidP="004973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February 2016</w:t>
      </w:r>
    </w:p>
    <w:p w:rsidR="006B2F86" w:rsidRPr="00E71FC3" w:rsidRDefault="00497334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7334" w:rsidRDefault="00497334" w:rsidP="00E71FC3">
      <w:pPr>
        <w:spacing w:after="0" w:line="240" w:lineRule="auto"/>
      </w:pPr>
      <w:r>
        <w:separator/>
      </w:r>
    </w:p>
  </w:endnote>
  <w:endnote w:type="continuationSeparator" w:id="0">
    <w:p w:rsidR="00497334" w:rsidRDefault="0049733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7334" w:rsidRDefault="00497334" w:rsidP="00E71FC3">
      <w:pPr>
        <w:spacing w:after="0" w:line="240" w:lineRule="auto"/>
      </w:pPr>
      <w:r>
        <w:separator/>
      </w:r>
    </w:p>
  </w:footnote>
  <w:footnote w:type="continuationSeparator" w:id="0">
    <w:p w:rsidR="00497334" w:rsidRDefault="0049733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334"/>
    <w:rsid w:val="00497334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9FFF030-E96D-40CE-915D-9988DF48F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2016-03-22T21:34:00Z</dcterms:created>
  <dcterms:modified xsi:type="dcterms:W3CDTF">2016-03-22T21:35:00Z</dcterms:modified>
</cp:coreProperties>
</file>